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EA3CABE" w:rsidR="009114DD" w:rsidRPr="00B87D91" w:rsidRDefault="009114DD" w:rsidP="00501019">
      <w:pPr>
        <w:rPr>
          <w:b/>
          <w:color w:val="FF5200" w:themeColor="accent2"/>
          <w:sz w:val="36"/>
          <w:szCs w:val="36"/>
        </w:rPr>
      </w:pPr>
      <w:r w:rsidRPr="00501019">
        <w:rPr>
          <w:b/>
          <w:color w:val="FF5200" w:themeColor="accent2"/>
          <w:sz w:val="36"/>
          <w:szCs w:val="36"/>
        </w:rPr>
        <w:t>Krycí list nabídky k veřejné zakázce s</w:t>
      </w:r>
      <w:r w:rsidR="00501019" w:rsidRPr="00501019">
        <w:rPr>
          <w:b/>
          <w:color w:val="FF5200" w:themeColor="accent2"/>
          <w:sz w:val="36"/>
          <w:szCs w:val="36"/>
        </w:rPr>
        <w:t> </w:t>
      </w:r>
      <w:r w:rsidRPr="00501019">
        <w:rPr>
          <w:b/>
          <w:color w:val="FF5200" w:themeColor="accent2"/>
          <w:sz w:val="36"/>
          <w:szCs w:val="36"/>
        </w:rPr>
        <w:t>názvem</w:t>
      </w:r>
      <w:r w:rsidR="00501019" w:rsidRPr="00501019">
        <w:rPr>
          <w:b/>
          <w:color w:val="FF5200" w:themeColor="accent2"/>
          <w:sz w:val="36"/>
          <w:szCs w:val="36"/>
        </w:rPr>
        <w:t xml:space="preserve"> </w:t>
      </w:r>
      <w:r w:rsidRPr="00501019">
        <w:rPr>
          <w:b/>
          <w:color w:val="FF5200" w:themeColor="accent2"/>
          <w:sz w:val="36"/>
          <w:szCs w:val="36"/>
        </w:rPr>
        <w:t>„</w:t>
      </w:r>
      <w:r w:rsidR="00501019" w:rsidRPr="00501019">
        <w:rPr>
          <w:b/>
          <w:color w:val="FF5200" w:themeColor="accent2"/>
          <w:sz w:val="36"/>
          <w:szCs w:val="36"/>
        </w:rPr>
        <w:t xml:space="preserve">Zpracování </w:t>
      </w:r>
      <w:proofErr w:type="spellStart"/>
      <w:r w:rsidR="00501019" w:rsidRPr="00501019">
        <w:rPr>
          <w:b/>
          <w:color w:val="FF5200" w:themeColor="accent2"/>
          <w:sz w:val="36"/>
          <w:szCs w:val="36"/>
        </w:rPr>
        <w:t>vibroakustické</w:t>
      </w:r>
      <w:proofErr w:type="spellEnd"/>
      <w:r w:rsidR="00501019" w:rsidRPr="00501019">
        <w:rPr>
          <w:b/>
          <w:color w:val="FF5200" w:themeColor="accent2"/>
          <w:sz w:val="36"/>
          <w:szCs w:val="36"/>
        </w:rPr>
        <w:t xml:space="preserve"> studie vlivů železničního tunelu na okolní zástavbu</w:t>
      </w:r>
      <w:r w:rsidRPr="00501019">
        <w:rPr>
          <w:b/>
          <w:color w:val="FF5200" w:themeColor="accent2"/>
          <w:sz w:val="36"/>
          <w:szCs w:val="36"/>
        </w:rPr>
        <w:t xml:space="preserve">“ vedené pod </w:t>
      </w:r>
      <w:r w:rsidRPr="0050101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501019" w:rsidRPr="0050101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9433/2026-SŽ-OŘ PHA-OVZ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809FB15" w14:textId="6ADFE69F" w:rsidR="002C7F29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3948948" w:history="1">
            <w:r w:rsidR="002C7F29" w:rsidRPr="00277997">
              <w:rPr>
                <w:rStyle w:val="Hypertextovodkaz"/>
              </w:rPr>
              <w:t>Kapitola č. 1 Všeobecné informace o dodavateli</w:t>
            </w:r>
            <w:r w:rsidR="002C7F29">
              <w:rPr>
                <w:noProof/>
                <w:webHidden/>
              </w:rPr>
              <w:tab/>
            </w:r>
            <w:r w:rsidR="002C7F29">
              <w:rPr>
                <w:noProof/>
                <w:webHidden/>
              </w:rPr>
              <w:fldChar w:fldCharType="begin"/>
            </w:r>
            <w:r w:rsidR="002C7F29">
              <w:rPr>
                <w:noProof/>
                <w:webHidden/>
              </w:rPr>
              <w:instrText xml:space="preserve"> PAGEREF _Toc223948948 \h </w:instrText>
            </w:r>
            <w:r w:rsidR="002C7F29">
              <w:rPr>
                <w:noProof/>
                <w:webHidden/>
              </w:rPr>
            </w:r>
            <w:r w:rsidR="002C7F29">
              <w:rPr>
                <w:noProof/>
                <w:webHidden/>
              </w:rPr>
              <w:fldChar w:fldCharType="separate"/>
            </w:r>
            <w:r w:rsidR="002C7F29">
              <w:rPr>
                <w:noProof/>
                <w:webHidden/>
              </w:rPr>
              <w:t>2</w:t>
            </w:r>
            <w:r w:rsidR="002C7F29">
              <w:rPr>
                <w:noProof/>
                <w:webHidden/>
              </w:rPr>
              <w:fldChar w:fldCharType="end"/>
            </w:r>
          </w:hyperlink>
        </w:p>
        <w:p w14:paraId="11F23763" w14:textId="3EFCB85F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49" w:history="1">
            <w:r w:rsidRPr="0027799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393E1" w14:textId="4A8AD815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0" w:history="1">
            <w:r w:rsidRPr="0027799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8CDA14" w14:textId="7F050501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1" w:history="1">
            <w:r w:rsidRPr="0027799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72C12" w14:textId="0BF5F599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2" w:history="1">
            <w:r w:rsidRPr="00277997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2A3A8" w14:textId="0640E6FD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3" w:history="1">
            <w:r w:rsidRPr="00277997">
              <w:rPr>
                <w:rStyle w:val="Hypertextovodkaz"/>
              </w:rPr>
              <w:t>Kapitola č. 6 Seznam významných služeb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D13D7" w14:textId="69FFE41F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4" w:history="1">
            <w:r w:rsidRPr="00277997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ECE3D" w14:textId="4D47154E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5" w:history="1">
            <w:r w:rsidRPr="00277997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AB74D" w14:textId="6BAA396B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6" w:history="1">
            <w:r w:rsidRPr="0027799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6E735" w14:textId="7FF58D56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7" w:history="1">
            <w:r w:rsidRPr="00277997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094C0" w14:textId="40DC7EFC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8" w:history="1">
            <w:r w:rsidRPr="00277997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761F1" w14:textId="3A502359" w:rsidR="002C7F29" w:rsidRDefault="002C7F2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948959" w:history="1">
            <w:r w:rsidRPr="0027799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_Toc223948959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03852C60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3CB1507E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3948948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3948949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3948950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3948951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698FE4E5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340BF05A" w14:textId="4AEDD70D" w:rsidR="00501019" w:rsidRDefault="00D6532E" w:rsidP="00501019">
      <w:pPr>
        <w:pStyle w:val="Nadpisbezsl1-1"/>
        <w:jc w:val="both"/>
      </w:pPr>
      <w:bookmarkStart w:id="8" w:name="_Toc223948952"/>
      <w:r>
        <w:lastRenderedPageBreak/>
        <w:t xml:space="preserve">kapitola č. </w:t>
      </w:r>
      <w:r w:rsidR="00D84A9C">
        <w:t xml:space="preserve">5 </w:t>
      </w:r>
      <w:r w:rsidR="00501019">
        <w:t>Neobsazeno</w:t>
      </w:r>
      <w:bookmarkEnd w:id="8"/>
    </w:p>
    <w:p w14:paraId="215FEDB5" w14:textId="77777777" w:rsidR="00501019" w:rsidRDefault="00501019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2C5EC665" w14:textId="77777777" w:rsidR="00454716" w:rsidRDefault="00454716" w:rsidP="00501019">
      <w:pPr>
        <w:pStyle w:val="Nadpisbezsl1-1"/>
        <w:jc w:val="both"/>
      </w:pPr>
    </w:p>
    <w:p w14:paraId="5BA3B243" w14:textId="20D530CB" w:rsidR="0035531B" w:rsidRDefault="00BE7668" w:rsidP="00EF4E96">
      <w:pPr>
        <w:pStyle w:val="Nadpisbezsl1-1"/>
        <w:jc w:val="both"/>
      </w:pPr>
      <w:bookmarkStart w:id="9" w:name="_Toc223948953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C96E72">
        <w:t xml:space="preserve">Seznam </w:t>
      </w:r>
      <w:r w:rsidR="001607EC">
        <w:t>v</w:t>
      </w:r>
      <w:r w:rsidR="006D420C">
        <w:t>ýznamných služeb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121C2521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6BF89114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</w:t>
            </w:r>
            <w:r w:rsidR="00501019">
              <w:rPr>
                <w:b/>
              </w:rPr>
              <w:t xml:space="preserve"> </w:t>
            </w:r>
            <w:r w:rsidRPr="00AD792A">
              <w:rPr>
                <w:b/>
              </w:rPr>
              <w:t>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619BDED8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3C49C5CD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</w:t>
            </w:r>
            <w:r w:rsidRPr="00C2722C">
              <w:rPr>
                <w:b/>
              </w:rPr>
              <w:t>požadovaných v čl. 8.</w:t>
            </w:r>
            <w:r w:rsidR="004849DD" w:rsidRPr="00C2722C">
              <w:rPr>
                <w:b/>
              </w:rPr>
              <w:t>6</w:t>
            </w:r>
            <w:r w:rsidRPr="00C2722C">
              <w:rPr>
                <w:b/>
              </w:rPr>
              <w:t xml:space="preserve"> Výzvy</w:t>
            </w:r>
            <w:r w:rsidR="00DD63D8" w:rsidRPr="00AD792A">
              <w:rPr>
                <w:b/>
              </w:rPr>
              <w:t>, které dodavatel poskytl</w:t>
            </w:r>
            <w:r w:rsidR="00684B0D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za poslední</w:t>
            </w:r>
            <w:r w:rsidR="005809C8">
              <w:rPr>
                <w:b/>
              </w:rPr>
              <w:t xml:space="preserve"> 3 roky</w:t>
            </w:r>
            <w:r w:rsidR="00DD63D8" w:rsidRPr="00AD792A">
              <w:rPr>
                <w:b/>
              </w:rPr>
              <w:t xml:space="preserve"> v Kč**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240134B2" w14:textId="7C2FEB84" w:rsidR="0035531B" w:rsidRDefault="0035531B" w:rsidP="00C52A6F">
      <w:pPr>
        <w:pStyle w:val="Textbezslovn"/>
      </w:pPr>
      <w:r w:rsidRPr="37140D8B">
        <w:rPr>
          <w:b/>
          <w:bCs/>
        </w:rPr>
        <w:t>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</w:t>
      </w:r>
      <w:r w:rsidR="004849DD">
        <w:t>2</w:t>
      </w:r>
      <w:r w:rsidR="0A1339A7">
        <w:t xml:space="preserve"> Výzvy</w:t>
      </w:r>
      <w:r>
        <w:t xml:space="preserve">. </w:t>
      </w:r>
    </w:p>
    <w:p w14:paraId="5D4F4C28" w14:textId="79A6FB72" w:rsidR="0035531B" w:rsidRDefault="0035531B" w:rsidP="00C52A6F">
      <w:pPr>
        <w:pStyle w:val="Textbezslovn"/>
        <w:tabs>
          <w:tab w:val="left" w:pos="851"/>
        </w:tabs>
      </w:pP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0F47347F" w14:textId="0B896731" w:rsidR="005D4C1A" w:rsidRDefault="00BE7668" w:rsidP="00E8576A">
      <w:pPr>
        <w:pStyle w:val="Nadpisbezsl1-1"/>
        <w:jc w:val="both"/>
      </w:pPr>
      <w:bookmarkStart w:id="10" w:name="_Toc223948954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2C7F29">
        <w:t>N</w:t>
      </w:r>
      <w:r w:rsidR="005D4C1A">
        <w:t>eobsazeno</w:t>
      </w:r>
      <w:bookmarkEnd w:id="10"/>
    </w:p>
    <w:p w14:paraId="38288174" w14:textId="28BA5477" w:rsidR="00684B0D" w:rsidRDefault="00BE7668" w:rsidP="00E8576A">
      <w:pPr>
        <w:pStyle w:val="Nadpisbezsl1-1"/>
        <w:jc w:val="both"/>
      </w:pPr>
      <w:bookmarkStart w:id="11" w:name="_Toc223948955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23948956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B98901D" w14:textId="0917CBEF" w:rsidR="00F05AF7" w:rsidRDefault="00066766" w:rsidP="005D4C1A">
      <w:pPr>
        <w:pStyle w:val="Nadpisbezsl1-1"/>
        <w:jc w:val="both"/>
        <w:rPr>
          <w:b w:val="0"/>
          <w:caps w:val="0"/>
        </w:rPr>
      </w:pPr>
      <w:bookmarkStart w:id="13" w:name="_Toc223948957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5C19F2A8" w14:textId="0D719B24" w:rsidR="00066766" w:rsidRDefault="00EB5220" w:rsidP="00EB5220">
      <w:pPr>
        <w:pStyle w:val="Nadpisbezsl1-1"/>
      </w:pPr>
      <w:bookmarkStart w:id="14" w:name="_Toc223948958"/>
      <w:r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5" w:name="_Toc223948959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4736A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4736A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C769" w14:textId="77777777" w:rsidR="0004736A" w:rsidRDefault="0004736A" w:rsidP="00962258">
      <w:pPr>
        <w:spacing w:after="0" w:line="240" w:lineRule="auto"/>
      </w:pPr>
      <w:r>
        <w:separator/>
      </w:r>
    </w:p>
  </w:endnote>
  <w:endnote w:type="continuationSeparator" w:id="0">
    <w:p w14:paraId="1FAC75AF" w14:textId="77777777" w:rsidR="0004736A" w:rsidRDefault="0004736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F526F" w14:textId="77777777" w:rsidR="0004736A" w:rsidRDefault="0004736A" w:rsidP="00962258">
      <w:pPr>
        <w:spacing w:after="0" w:line="240" w:lineRule="auto"/>
      </w:pPr>
      <w:r>
        <w:separator/>
      </w:r>
    </w:p>
  </w:footnote>
  <w:footnote w:type="continuationSeparator" w:id="0">
    <w:p w14:paraId="0476EA6B" w14:textId="77777777" w:rsidR="0004736A" w:rsidRDefault="0004736A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4736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C7F29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63E4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019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09C8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4C1A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4E7A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47954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35E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22C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B38A1"/>
    <w:rsid w:val="001F7EB6"/>
    <w:rsid w:val="00214E19"/>
    <w:rsid w:val="00215FBE"/>
    <w:rsid w:val="002450A8"/>
    <w:rsid w:val="002479B1"/>
    <w:rsid w:val="00374734"/>
    <w:rsid w:val="00376800"/>
    <w:rsid w:val="003D63E4"/>
    <w:rsid w:val="0045525D"/>
    <w:rsid w:val="004B48D8"/>
    <w:rsid w:val="004D335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925D65"/>
    <w:rsid w:val="00AC4100"/>
    <w:rsid w:val="00AF35EA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  <w:rsid w:val="00FA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253</TotalTime>
  <Pages>12</Pages>
  <Words>2349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Měřínská Aneta</cp:lastModifiedBy>
  <cp:revision>105</cp:revision>
  <cp:lastPrinted>2019-03-07T14:42:00Z</cp:lastPrinted>
  <dcterms:created xsi:type="dcterms:W3CDTF">2025-08-26T09:04:00Z</dcterms:created>
  <dcterms:modified xsi:type="dcterms:W3CDTF">2026-03-09T10:42:00Z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